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0578A" w14:textId="77777777" w:rsidR="00663ACF" w:rsidRDefault="00663ACF" w:rsidP="00663AC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MELBORN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AFB45BD" w14:textId="77777777" w:rsidR="00663ACF" w:rsidRDefault="00663ACF" w:rsidP="00663AC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4AF4020" w14:textId="77777777" w:rsidR="00663ACF" w:rsidRDefault="00663ACF" w:rsidP="00663AC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3BC4A5" w14:textId="77777777" w:rsidR="00663ACF" w:rsidRDefault="00663ACF" w:rsidP="00663AC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F3D08B" w14:textId="77777777" w:rsidR="00663ACF" w:rsidRDefault="00663ACF" w:rsidP="00663AC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9946633" w14:textId="77777777" w:rsidR="00663ACF" w:rsidRDefault="00663ACF" w:rsidP="00663AC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D21762F" w14:textId="77777777" w:rsidR="00663ACF" w:rsidRDefault="00663ACF" w:rsidP="00663AC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7BFEA1A" w14:textId="77777777" w:rsidR="00663ACF" w:rsidRDefault="00663ACF" w:rsidP="00663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4B931" w14:textId="77777777" w:rsidR="00663ACF" w:rsidRDefault="00663ACF" w:rsidP="00663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16D28" w14:textId="77777777" w:rsidR="00663ACF" w:rsidRDefault="00663ACF" w:rsidP="00663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56A5AA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ECB6" w14:textId="77777777" w:rsidR="00663ACF" w:rsidRDefault="00663ACF" w:rsidP="009139A6">
      <w:r>
        <w:separator/>
      </w:r>
    </w:p>
  </w:endnote>
  <w:endnote w:type="continuationSeparator" w:id="0">
    <w:p w14:paraId="102B3DF6" w14:textId="77777777" w:rsidR="00663ACF" w:rsidRDefault="00663A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4C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9D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AC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377D0" w14:textId="77777777" w:rsidR="00663ACF" w:rsidRDefault="00663ACF" w:rsidP="009139A6">
      <w:r>
        <w:separator/>
      </w:r>
    </w:p>
  </w:footnote>
  <w:footnote w:type="continuationSeparator" w:id="0">
    <w:p w14:paraId="2AE01C91" w14:textId="77777777" w:rsidR="00663ACF" w:rsidRDefault="00663A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33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26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37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ACF"/>
    <w:rsid w:val="000666E0"/>
    <w:rsid w:val="002510B7"/>
    <w:rsid w:val="005C130B"/>
    <w:rsid w:val="00663AC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CDFCD"/>
  <w15:chartTrackingRefBased/>
  <w15:docId w15:val="{8D3F0755-9A0C-4FEB-900C-EFCF26E6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2022-07-28T19:18:00Z</dcterms:created>
  <dcterms:modified xsi:type="dcterms:W3CDTF">2022-07-28T19:19:00Z</dcterms:modified>
</cp:coreProperties>
</file>